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554F" w:rsidRPr="004870D4" w:rsidRDefault="0033554F" w:rsidP="004870D4">
      <w:pPr>
        <w:jc w:val="center"/>
        <w:rPr>
          <w:b/>
          <w:sz w:val="44"/>
          <w:szCs w:val="44"/>
        </w:rPr>
      </w:pPr>
      <w:r w:rsidRPr="004870D4">
        <w:rPr>
          <w:rFonts w:hint="eastAsia"/>
          <w:b/>
          <w:sz w:val="44"/>
          <w:szCs w:val="44"/>
        </w:rPr>
        <w:t>教师个人简介</w:t>
      </w:r>
    </w:p>
    <w:p w:rsidR="0033554F" w:rsidRPr="004870D4" w:rsidRDefault="0033554F">
      <w:pPr>
        <w:rPr>
          <w:sz w:val="28"/>
          <w:szCs w:val="28"/>
        </w:rPr>
      </w:pPr>
      <w:r w:rsidRPr="004870D4">
        <w:rPr>
          <w:rFonts w:hint="eastAsia"/>
          <w:sz w:val="28"/>
          <w:szCs w:val="28"/>
        </w:rPr>
        <w:t>一、基本信息</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130"/>
        <w:gridCol w:w="2130"/>
        <w:gridCol w:w="1788"/>
        <w:gridCol w:w="2474"/>
      </w:tblGrid>
      <w:tr w:rsidR="0033554F" w:rsidRPr="00603888" w:rsidTr="008C47DB">
        <w:trPr>
          <w:jc w:val="center"/>
        </w:trPr>
        <w:tc>
          <w:tcPr>
            <w:tcW w:w="2130" w:type="dxa"/>
          </w:tcPr>
          <w:p w:rsidR="0033554F" w:rsidRPr="00603888" w:rsidRDefault="0033554F" w:rsidP="00603888">
            <w:pPr>
              <w:jc w:val="center"/>
              <w:rPr>
                <w:sz w:val="24"/>
                <w:szCs w:val="24"/>
              </w:rPr>
            </w:pPr>
            <w:r w:rsidRPr="00603888">
              <w:rPr>
                <w:rFonts w:hint="eastAsia"/>
                <w:sz w:val="24"/>
                <w:szCs w:val="24"/>
              </w:rPr>
              <w:t>姓名</w:t>
            </w:r>
          </w:p>
        </w:tc>
        <w:tc>
          <w:tcPr>
            <w:tcW w:w="2130" w:type="dxa"/>
          </w:tcPr>
          <w:p w:rsidR="0033554F" w:rsidRPr="00603888" w:rsidRDefault="0033554F" w:rsidP="00603888">
            <w:pPr>
              <w:jc w:val="center"/>
              <w:rPr>
                <w:sz w:val="24"/>
                <w:szCs w:val="24"/>
              </w:rPr>
            </w:pPr>
            <w:r>
              <w:rPr>
                <w:rFonts w:hint="eastAsia"/>
                <w:sz w:val="24"/>
                <w:szCs w:val="24"/>
              </w:rPr>
              <w:t>黄丽娜</w:t>
            </w:r>
          </w:p>
        </w:tc>
        <w:tc>
          <w:tcPr>
            <w:tcW w:w="1788" w:type="dxa"/>
          </w:tcPr>
          <w:p w:rsidR="0033554F" w:rsidRPr="00603888" w:rsidRDefault="0033554F" w:rsidP="00603888">
            <w:pPr>
              <w:jc w:val="center"/>
              <w:rPr>
                <w:sz w:val="24"/>
                <w:szCs w:val="24"/>
              </w:rPr>
            </w:pPr>
            <w:r w:rsidRPr="00603888">
              <w:rPr>
                <w:rFonts w:hint="eastAsia"/>
                <w:sz w:val="24"/>
                <w:szCs w:val="24"/>
              </w:rPr>
              <w:t>性别</w:t>
            </w:r>
          </w:p>
        </w:tc>
        <w:tc>
          <w:tcPr>
            <w:tcW w:w="2474" w:type="dxa"/>
          </w:tcPr>
          <w:p w:rsidR="0033554F" w:rsidRPr="00603888" w:rsidRDefault="0033554F" w:rsidP="00603888">
            <w:pPr>
              <w:jc w:val="center"/>
              <w:rPr>
                <w:sz w:val="24"/>
                <w:szCs w:val="24"/>
              </w:rPr>
            </w:pPr>
            <w:r>
              <w:rPr>
                <w:rFonts w:hint="eastAsia"/>
                <w:sz w:val="24"/>
                <w:szCs w:val="24"/>
              </w:rPr>
              <w:t>女</w:t>
            </w:r>
          </w:p>
        </w:tc>
      </w:tr>
      <w:tr w:rsidR="0033554F" w:rsidRPr="00603888" w:rsidTr="008C47DB">
        <w:trPr>
          <w:jc w:val="center"/>
        </w:trPr>
        <w:tc>
          <w:tcPr>
            <w:tcW w:w="2130" w:type="dxa"/>
          </w:tcPr>
          <w:p w:rsidR="0033554F" w:rsidRPr="00603888" w:rsidRDefault="0033554F" w:rsidP="00603888">
            <w:pPr>
              <w:jc w:val="center"/>
              <w:rPr>
                <w:sz w:val="24"/>
                <w:szCs w:val="24"/>
              </w:rPr>
            </w:pPr>
            <w:r w:rsidRPr="00603888">
              <w:rPr>
                <w:rFonts w:hint="eastAsia"/>
                <w:sz w:val="24"/>
                <w:szCs w:val="24"/>
              </w:rPr>
              <w:t>民族</w:t>
            </w:r>
          </w:p>
        </w:tc>
        <w:tc>
          <w:tcPr>
            <w:tcW w:w="2130" w:type="dxa"/>
          </w:tcPr>
          <w:p w:rsidR="0033554F" w:rsidRPr="00603888" w:rsidRDefault="0033554F" w:rsidP="00603888">
            <w:pPr>
              <w:jc w:val="center"/>
              <w:rPr>
                <w:sz w:val="24"/>
                <w:szCs w:val="24"/>
              </w:rPr>
            </w:pPr>
            <w:r>
              <w:rPr>
                <w:rFonts w:hint="eastAsia"/>
                <w:sz w:val="24"/>
                <w:szCs w:val="24"/>
              </w:rPr>
              <w:t>汉</w:t>
            </w:r>
          </w:p>
        </w:tc>
        <w:tc>
          <w:tcPr>
            <w:tcW w:w="1788" w:type="dxa"/>
          </w:tcPr>
          <w:p w:rsidR="0033554F" w:rsidRPr="00603888" w:rsidRDefault="0033554F" w:rsidP="00603888">
            <w:pPr>
              <w:jc w:val="center"/>
              <w:rPr>
                <w:sz w:val="24"/>
                <w:szCs w:val="24"/>
              </w:rPr>
            </w:pPr>
            <w:r w:rsidRPr="00603888">
              <w:rPr>
                <w:rFonts w:hint="eastAsia"/>
                <w:sz w:val="24"/>
                <w:szCs w:val="24"/>
              </w:rPr>
              <w:t>籍贯</w:t>
            </w:r>
          </w:p>
        </w:tc>
        <w:tc>
          <w:tcPr>
            <w:tcW w:w="2474" w:type="dxa"/>
          </w:tcPr>
          <w:p w:rsidR="0033554F" w:rsidRPr="00603888" w:rsidRDefault="0033554F" w:rsidP="00603888">
            <w:pPr>
              <w:jc w:val="center"/>
              <w:rPr>
                <w:sz w:val="24"/>
                <w:szCs w:val="24"/>
              </w:rPr>
            </w:pPr>
            <w:r>
              <w:rPr>
                <w:rFonts w:hint="eastAsia"/>
                <w:sz w:val="24"/>
                <w:szCs w:val="24"/>
              </w:rPr>
              <w:t>江西安远</w:t>
            </w:r>
          </w:p>
        </w:tc>
      </w:tr>
      <w:tr w:rsidR="0033554F" w:rsidRPr="00603888" w:rsidTr="008C47DB">
        <w:trPr>
          <w:jc w:val="center"/>
        </w:trPr>
        <w:tc>
          <w:tcPr>
            <w:tcW w:w="2130" w:type="dxa"/>
          </w:tcPr>
          <w:p w:rsidR="0033554F" w:rsidRPr="00603888" w:rsidRDefault="0033554F" w:rsidP="00603888">
            <w:pPr>
              <w:jc w:val="center"/>
              <w:rPr>
                <w:sz w:val="24"/>
                <w:szCs w:val="24"/>
              </w:rPr>
            </w:pPr>
            <w:r w:rsidRPr="00603888">
              <w:rPr>
                <w:rFonts w:hint="eastAsia"/>
                <w:sz w:val="24"/>
                <w:szCs w:val="24"/>
              </w:rPr>
              <w:t>出生日期</w:t>
            </w:r>
          </w:p>
        </w:tc>
        <w:tc>
          <w:tcPr>
            <w:tcW w:w="2130" w:type="dxa"/>
          </w:tcPr>
          <w:p w:rsidR="0033554F" w:rsidRPr="00603888" w:rsidRDefault="0033554F" w:rsidP="00603888">
            <w:pPr>
              <w:jc w:val="center"/>
              <w:rPr>
                <w:sz w:val="24"/>
                <w:szCs w:val="24"/>
              </w:rPr>
            </w:pPr>
            <w:r>
              <w:rPr>
                <w:sz w:val="24"/>
                <w:szCs w:val="24"/>
              </w:rPr>
              <w:t>1978.03.12</w:t>
            </w:r>
          </w:p>
        </w:tc>
        <w:tc>
          <w:tcPr>
            <w:tcW w:w="1788" w:type="dxa"/>
          </w:tcPr>
          <w:p w:rsidR="0033554F" w:rsidRPr="00603888" w:rsidRDefault="0033554F" w:rsidP="00603888">
            <w:pPr>
              <w:jc w:val="center"/>
              <w:rPr>
                <w:sz w:val="24"/>
                <w:szCs w:val="24"/>
              </w:rPr>
            </w:pPr>
            <w:r w:rsidRPr="00603888">
              <w:rPr>
                <w:rFonts w:hint="eastAsia"/>
                <w:sz w:val="24"/>
                <w:szCs w:val="24"/>
              </w:rPr>
              <w:t>所属学校</w:t>
            </w:r>
          </w:p>
        </w:tc>
        <w:tc>
          <w:tcPr>
            <w:tcW w:w="2474" w:type="dxa"/>
          </w:tcPr>
          <w:p w:rsidR="0033554F" w:rsidRPr="00603888" w:rsidRDefault="0033554F" w:rsidP="00603888">
            <w:pPr>
              <w:jc w:val="center"/>
              <w:rPr>
                <w:sz w:val="24"/>
                <w:szCs w:val="24"/>
              </w:rPr>
            </w:pPr>
            <w:r>
              <w:rPr>
                <w:rFonts w:hint="eastAsia"/>
                <w:sz w:val="24"/>
                <w:szCs w:val="24"/>
              </w:rPr>
              <w:t>江西理工大学</w:t>
            </w:r>
          </w:p>
        </w:tc>
      </w:tr>
      <w:tr w:rsidR="0033554F" w:rsidRPr="00603888" w:rsidTr="008C47DB">
        <w:trPr>
          <w:jc w:val="center"/>
        </w:trPr>
        <w:tc>
          <w:tcPr>
            <w:tcW w:w="2130" w:type="dxa"/>
          </w:tcPr>
          <w:p w:rsidR="0033554F" w:rsidRPr="00603888" w:rsidRDefault="0033554F" w:rsidP="00603888">
            <w:pPr>
              <w:jc w:val="center"/>
              <w:rPr>
                <w:sz w:val="24"/>
                <w:szCs w:val="24"/>
              </w:rPr>
            </w:pPr>
            <w:r w:rsidRPr="00603888">
              <w:rPr>
                <w:rFonts w:hint="eastAsia"/>
                <w:sz w:val="24"/>
                <w:szCs w:val="24"/>
              </w:rPr>
              <w:t>政治面貌</w:t>
            </w:r>
          </w:p>
        </w:tc>
        <w:tc>
          <w:tcPr>
            <w:tcW w:w="2130" w:type="dxa"/>
          </w:tcPr>
          <w:p w:rsidR="0033554F" w:rsidRPr="00603888" w:rsidRDefault="0033554F" w:rsidP="00603888">
            <w:pPr>
              <w:jc w:val="center"/>
              <w:rPr>
                <w:sz w:val="24"/>
                <w:szCs w:val="24"/>
              </w:rPr>
            </w:pPr>
            <w:r>
              <w:rPr>
                <w:rFonts w:hint="eastAsia"/>
                <w:sz w:val="24"/>
                <w:szCs w:val="24"/>
              </w:rPr>
              <w:t>中共党员</w:t>
            </w:r>
          </w:p>
        </w:tc>
        <w:tc>
          <w:tcPr>
            <w:tcW w:w="1788" w:type="dxa"/>
          </w:tcPr>
          <w:p w:rsidR="0033554F" w:rsidRPr="00603888" w:rsidRDefault="0033554F" w:rsidP="00603888">
            <w:pPr>
              <w:jc w:val="center"/>
              <w:rPr>
                <w:sz w:val="24"/>
                <w:szCs w:val="24"/>
              </w:rPr>
            </w:pPr>
            <w:r w:rsidRPr="00603888">
              <w:rPr>
                <w:rFonts w:hint="eastAsia"/>
                <w:sz w:val="24"/>
                <w:szCs w:val="24"/>
              </w:rPr>
              <w:t>职称</w:t>
            </w:r>
          </w:p>
        </w:tc>
        <w:tc>
          <w:tcPr>
            <w:tcW w:w="2474" w:type="dxa"/>
          </w:tcPr>
          <w:p w:rsidR="0033554F" w:rsidRPr="00603888" w:rsidRDefault="0033554F" w:rsidP="00603888">
            <w:pPr>
              <w:jc w:val="center"/>
              <w:rPr>
                <w:sz w:val="24"/>
                <w:szCs w:val="24"/>
              </w:rPr>
            </w:pPr>
            <w:r>
              <w:rPr>
                <w:rFonts w:hint="eastAsia"/>
                <w:sz w:val="24"/>
                <w:szCs w:val="24"/>
              </w:rPr>
              <w:t>副教授</w:t>
            </w:r>
          </w:p>
        </w:tc>
      </w:tr>
      <w:tr w:rsidR="0033554F" w:rsidRPr="00603888" w:rsidTr="008C47DB">
        <w:trPr>
          <w:jc w:val="center"/>
        </w:trPr>
        <w:tc>
          <w:tcPr>
            <w:tcW w:w="2130" w:type="dxa"/>
          </w:tcPr>
          <w:p w:rsidR="0033554F" w:rsidRPr="00603888" w:rsidRDefault="0033554F" w:rsidP="00603888">
            <w:pPr>
              <w:jc w:val="center"/>
              <w:rPr>
                <w:sz w:val="24"/>
                <w:szCs w:val="24"/>
              </w:rPr>
            </w:pPr>
            <w:r w:rsidRPr="00603888">
              <w:rPr>
                <w:rFonts w:hint="eastAsia"/>
                <w:sz w:val="24"/>
                <w:szCs w:val="24"/>
              </w:rPr>
              <w:t>最高学历</w:t>
            </w:r>
          </w:p>
        </w:tc>
        <w:tc>
          <w:tcPr>
            <w:tcW w:w="2130" w:type="dxa"/>
          </w:tcPr>
          <w:p w:rsidR="0033554F" w:rsidRPr="00603888" w:rsidRDefault="0033554F" w:rsidP="00603888">
            <w:pPr>
              <w:jc w:val="center"/>
              <w:rPr>
                <w:sz w:val="24"/>
                <w:szCs w:val="24"/>
              </w:rPr>
            </w:pPr>
            <w:r>
              <w:rPr>
                <w:rFonts w:hint="eastAsia"/>
                <w:sz w:val="24"/>
                <w:szCs w:val="24"/>
              </w:rPr>
              <w:t>硕士</w:t>
            </w:r>
          </w:p>
        </w:tc>
        <w:tc>
          <w:tcPr>
            <w:tcW w:w="1788" w:type="dxa"/>
          </w:tcPr>
          <w:p w:rsidR="0033554F" w:rsidRPr="00603888" w:rsidRDefault="0033554F" w:rsidP="00603888">
            <w:pPr>
              <w:jc w:val="center"/>
              <w:rPr>
                <w:sz w:val="24"/>
                <w:szCs w:val="24"/>
              </w:rPr>
            </w:pPr>
            <w:r w:rsidRPr="00603888">
              <w:rPr>
                <w:rFonts w:hint="eastAsia"/>
                <w:sz w:val="24"/>
                <w:szCs w:val="24"/>
              </w:rPr>
              <w:t>最高学位</w:t>
            </w:r>
          </w:p>
        </w:tc>
        <w:tc>
          <w:tcPr>
            <w:tcW w:w="2474" w:type="dxa"/>
          </w:tcPr>
          <w:p w:rsidR="0033554F" w:rsidRPr="00603888" w:rsidRDefault="0033554F" w:rsidP="00603888">
            <w:pPr>
              <w:jc w:val="center"/>
              <w:rPr>
                <w:sz w:val="24"/>
                <w:szCs w:val="24"/>
              </w:rPr>
            </w:pPr>
            <w:r>
              <w:rPr>
                <w:rFonts w:hint="eastAsia"/>
                <w:sz w:val="24"/>
                <w:szCs w:val="24"/>
              </w:rPr>
              <w:t>硕士</w:t>
            </w:r>
          </w:p>
        </w:tc>
      </w:tr>
      <w:tr w:rsidR="0033554F" w:rsidRPr="00603888" w:rsidTr="008C47DB">
        <w:trPr>
          <w:jc w:val="center"/>
        </w:trPr>
        <w:tc>
          <w:tcPr>
            <w:tcW w:w="2130" w:type="dxa"/>
          </w:tcPr>
          <w:p w:rsidR="0033554F" w:rsidRPr="00603888" w:rsidRDefault="0033554F" w:rsidP="00603888">
            <w:pPr>
              <w:jc w:val="center"/>
              <w:rPr>
                <w:sz w:val="24"/>
                <w:szCs w:val="24"/>
              </w:rPr>
            </w:pPr>
            <w:r w:rsidRPr="00603888">
              <w:rPr>
                <w:rFonts w:hint="eastAsia"/>
                <w:sz w:val="24"/>
                <w:szCs w:val="24"/>
              </w:rPr>
              <w:t>毕业院校</w:t>
            </w:r>
          </w:p>
        </w:tc>
        <w:tc>
          <w:tcPr>
            <w:tcW w:w="2130" w:type="dxa"/>
          </w:tcPr>
          <w:p w:rsidR="0033554F" w:rsidRPr="00603888" w:rsidRDefault="0033554F" w:rsidP="00603888">
            <w:pPr>
              <w:jc w:val="center"/>
              <w:rPr>
                <w:sz w:val="24"/>
                <w:szCs w:val="24"/>
              </w:rPr>
            </w:pPr>
            <w:r>
              <w:rPr>
                <w:rFonts w:hint="eastAsia"/>
                <w:sz w:val="24"/>
                <w:szCs w:val="24"/>
              </w:rPr>
              <w:t>江西师范大学</w:t>
            </w:r>
          </w:p>
        </w:tc>
        <w:tc>
          <w:tcPr>
            <w:tcW w:w="1788" w:type="dxa"/>
          </w:tcPr>
          <w:p w:rsidR="0033554F" w:rsidRPr="00603888" w:rsidRDefault="0033554F" w:rsidP="00603888">
            <w:pPr>
              <w:jc w:val="center"/>
              <w:rPr>
                <w:sz w:val="24"/>
                <w:szCs w:val="24"/>
              </w:rPr>
            </w:pPr>
            <w:r w:rsidRPr="00603888">
              <w:rPr>
                <w:rFonts w:hint="eastAsia"/>
                <w:sz w:val="24"/>
                <w:szCs w:val="24"/>
              </w:rPr>
              <w:t>行政职务</w:t>
            </w:r>
          </w:p>
        </w:tc>
        <w:tc>
          <w:tcPr>
            <w:tcW w:w="2474" w:type="dxa"/>
          </w:tcPr>
          <w:p w:rsidR="0033554F" w:rsidRPr="00603888" w:rsidRDefault="0033554F" w:rsidP="008C47DB">
            <w:pPr>
              <w:rPr>
                <w:sz w:val="24"/>
                <w:szCs w:val="24"/>
              </w:rPr>
            </w:pPr>
            <w:r>
              <w:rPr>
                <w:rFonts w:hint="eastAsia"/>
                <w:sz w:val="24"/>
                <w:szCs w:val="24"/>
              </w:rPr>
              <w:t>公共文艺教研室主任</w:t>
            </w:r>
          </w:p>
        </w:tc>
      </w:tr>
    </w:tbl>
    <w:p w:rsidR="0033554F" w:rsidRPr="004870D4" w:rsidRDefault="0033554F">
      <w:pPr>
        <w:rPr>
          <w:sz w:val="28"/>
          <w:szCs w:val="28"/>
        </w:rPr>
      </w:pPr>
      <w:r w:rsidRPr="004870D4">
        <w:rPr>
          <w:rFonts w:hint="eastAsia"/>
          <w:sz w:val="28"/>
          <w:szCs w:val="28"/>
        </w:rPr>
        <w:t>二、教学情况（主要承担的课程、获奖情况等）</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522"/>
      </w:tblGrid>
      <w:tr w:rsidR="0033554F" w:rsidRPr="00603888" w:rsidTr="000179F8">
        <w:trPr>
          <w:trHeight w:val="3182"/>
        </w:trPr>
        <w:tc>
          <w:tcPr>
            <w:tcW w:w="8522" w:type="dxa"/>
          </w:tcPr>
          <w:p w:rsidR="0033554F" w:rsidRPr="0035607C" w:rsidRDefault="0033554F" w:rsidP="005636E3">
            <w:r>
              <w:t xml:space="preserve"> </w:t>
            </w:r>
            <w:r w:rsidRPr="005636E3">
              <w:rPr>
                <w:rFonts w:hint="eastAsia"/>
              </w:rPr>
              <w:t>【</w:t>
            </w:r>
            <w:r>
              <w:rPr>
                <w:rFonts w:hint="eastAsia"/>
              </w:rPr>
              <w:t>承担课程</w:t>
            </w:r>
            <w:r w:rsidRPr="005636E3">
              <w:rPr>
                <w:rFonts w:hint="eastAsia"/>
              </w:rPr>
              <w:t>】</w:t>
            </w:r>
          </w:p>
          <w:p w:rsidR="0033554F" w:rsidRPr="003A48E8" w:rsidRDefault="0033554F" w:rsidP="00E7125D">
            <w:r>
              <w:t xml:space="preserve">  </w:t>
            </w:r>
            <w:r w:rsidRPr="003A48E8">
              <w:t>2001</w:t>
            </w:r>
            <w:r w:rsidRPr="003A48E8">
              <w:rPr>
                <w:rFonts w:hint="eastAsia"/>
              </w:rPr>
              <w:t>年以来先后承担了《服务礼仪》、《社交礼仪》、《政务礼仪》、《涉外礼仪》、《教师礼仪》、《大学生礼仪》、《公关语言艺术》、《沟通技巧》、《形象设计与化妆技巧》、《职业规划与就业指导》、《文化修养与身心发展》、《礼仪仪态形体训练》、《大学音乐欣赏》、《合唱与指挥》、《声乐》、《现代汉语语音》《普通话培训》、《艺术表演与鉴赏》等课程的教学任务</w:t>
            </w:r>
          </w:p>
          <w:p w:rsidR="0033554F" w:rsidRPr="0035607C" w:rsidRDefault="0033554F" w:rsidP="005636E3">
            <w:r w:rsidRPr="005636E3">
              <w:rPr>
                <w:rFonts w:hint="eastAsia"/>
              </w:rPr>
              <w:t>【授课方式】</w:t>
            </w:r>
          </w:p>
          <w:p w:rsidR="0033554F" w:rsidRPr="0035607C" w:rsidRDefault="0033554F" w:rsidP="005636E3">
            <w:r w:rsidRPr="005636E3">
              <w:t xml:space="preserve"> </w:t>
            </w:r>
            <w:r w:rsidRPr="005636E3">
              <w:rPr>
                <w:rFonts w:hint="eastAsia"/>
              </w:rPr>
              <w:t>采用</w:t>
            </w:r>
            <w:r w:rsidRPr="005636E3">
              <w:t>PPT</w:t>
            </w:r>
            <w:r w:rsidRPr="005636E3">
              <w:rPr>
                <w:rFonts w:hint="eastAsia"/>
              </w:rPr>
              <w:t>、视频、情景模拟、角色扮演等多种教学方法，将内容与实践相结合，让学员通俗易懂，做到课后能用、会用，充分达到实用性效果。</w:t>
            </w:r>
          </w:p>
          <w:p w:rsidR="0033554F" w:rsidRPr="0035607C" w:rsidRDefault="0033554F" w:rsidP="006C4389">
            <w:r w:rsidRPr="0035607C">
              <w:rPr>
                <w:rFonts w:hint="eastAsia"/>
                <w:b/>
                <w:bCs/>
              </w:rPr>
              <w:t>【</w:t>
            </w:r>
            <w:r w:rsidRPr="006C4389">
              <w:rPr>
                <w:rFonts w:hint="eastAsia"/>
              </w:rPr>
              <w:t>相关培训】</w:t>
            </w:r>
          </w:p>
          <w:p w:rsidR="0033554F" w:rsidRPr="0035607C" w:rsidRDefault="0033554F" w:rsidP="006C4389">
            <w:r w:rsidRPr="006C4389">
              <w:t>2002</w:t>
            </w:r>
            <w:r w:rsidRPr="006C4389">
              <w:rPr>
                <w:rFonts w:hint="eastAsia"/>
              </w:rPr>
              <w:t>年</w:t>
            </w:r>
            <w:r w:rsidRPr="006C4389">
              <w:t>11</w:t>
            </w:r>
            <w:r w:rsidRPr="006C4389">
              <w:rPr>
                <w:rFonts w:hint="eastAsia"/>
              </w:rPr>
              <w:t>月赣州市第一届脐橙节开幕式礼仪方队礼仪培训</w:t>
            </w:r>
          </w:p>
          <w:p w:rsidR="0033554F" w:rsidRPr="0035607C" w:rsidRDefault="0033554F" w:rsidP="006C4389">
            <w:r w:rsidRPr="006C4389">
              <w:t>2003</w:t>
            </w:r>
            <w:r w:rsidRPr="006C4389">
              <w:rPr>
                <w:rFonts w:hint="eastAsia"/>
              </w:rPr>
              <w:t>年</w:t>
            </w:r>
            <w:r w:rsidRPr="006C4389">
              <w:t>10</w:t>
            </w:r>
            <w:r w:rsidRPr="006C4389">
              <w:rPr>
                <w:rFonts w:hint="eastAsia"/>
              </w:rPr>
              <w:t>月赣州市全球通大桥开通仪式礼仪礼宾培训</w:t>
            </w:r>
          </w:p>
          <w:p w:rsidR="0033554F" w:rsidRPr="0035607C" w:rsidRDefault="0033554F" w:rsidP="006C4389">
            <w:r w:rsidRPr="006C4389">
              <w:t>2004</w:t>
            </w:r>
            <w:r w:rsidRPr="006C4389">
              <w:rPr>
                <w:rFonts w:hint="eastAsia"/>
              </w:rPr>
              <w:t>年</w:t>
            </w:r>
            <w:r w:rsidRPr="006C4389">
              <w:t>10</w:t>
            </w:r>
            <w:r w:rsidRPr="006C4389">
              <w:rPr>
                <w:rFonts w:hint="eastAsia"/>
              </w:rPr>
              <w:t>月江西理工大学更名揭牌仪式礼仪礼宾培训</w:t>
            </w:r>
          </w:p>
          <w:p w:rsidR="0033554F" w:rsidRPr="0035607C" w:rsidRDefault="0033554F" w:rsidP="006C4389">
            <w:r w:rsidRPr="006C4389">
              <w:t>2008</w:t>
            </w:r>
            <w:r w:rsidRPr="006C4389">
              <w:rPr>
                <w:rFonts w:hint="eastAsia"/>
              </w:rPr>
              <w:t>年至</w:t>
            </w:r>
            <w:r w:rsidRPr="006C4389">
              <w:t>2011</w:t>
            </w:r>
            <w:r w:rsidRPr="006C4389">
              <w:rPr>
                <w:rFonts w:hint="eastAsia"/>
              </w:rPr>
              <w:t>年赣州市国家电网新员工入职礼仪培训</w:t>
            </w:r>
          </w:p>
          <w:p w:rsidR="0033554F" w:rsidRPr="0035607C" w:rsidRDefault="0033554F" w:rsidP="006C4389">
            <w:r w:rsidRPr="006C4389">
              <w:t>2010</w:t>
            </w:r>
            <w:r w:rsidRPr="006C4389">
              <w:rPr>
                <w:rFonts w:hint="eastAsia"/>
              </w:rPr>
              <w:t>年</w:t>
            </w:r>
            <w:r w:rsidRPr="006C4389">
              <w:t>12</w:t>
            </w:r>
            <w:r w:rsidRPr="006C4389">
              <w:rPr>
                <w:rFonts w:hint="eastAsia"/>
              </w:rPr>
              <w:t>月赣州市工商银行窗口服务礼仪培训</w:t>
            </w:r>
          </w:p>
          <w:p w:rsidR="0033554F" w:rsidRPr="0035607C" w:rsidRDefault="0033554F" w:rsidP="006C4389">
            <w:r w:rsidRPr="006C4389">
              <w:t>2015</w:t>
            </w:r>
            <w:r w:rsidRPr="006C4389">
              <w:rPr>
                <w:rFonts w:hint="eastAsia"/>
              </w:rPr>
              <w:t>年至</w:t>
            </w:r>
            <w:r w:rsidRPr="006C4389">
              <w:t>2016</w:t>
            </w:r>
            <w:r w:rsidRPr="006C4389">
              <w:rPr>
                <w:rFonts w:hint="eastAsia"/>
              </w:rPr>
              <w:t>年赣州市旗袍会礼仪展演培训</w:t>
            </w:r>
          </w:p>
          <w:p w:rsidR="0033554F" w:rsidRPr="0035607C" w:rsidRDefault="0033554F" w:rsidP="006C4389">
            <w:r w:rsidRPr="006C4389">
              <w:t>2015</w:t>
            </w:r>
            <w:r w:rsidRPr="006C4389">
              <w:rPr>
                <w:rFonts w:hint="eastAsia"/>
              </w:rPr>
              <w:t>年</w:t>
            </w:r>
            <w:r w:rsidRPr="006C4389">
              <w:t>11</w:t>
            </w:r>
            <w:r w:rsidRPr="006C4389">
              <w:rPr>
                <w:rFonts w:hint="eastAsia"/>
              </w:rPr>
              <w:t>月赣县交通局礼仪风采培训</w:t>
            </w:r>
          </w:p>
          <w:p w:rsidR="0033554F" w:rsidRPr="0035607C" w:rsidRDefault="0033554F" w:rsidP="006C4389">
            <w:r w:rsidRPr="006C4389">
              <w:t>2015</w:t>
            </w:r>
            <w:r w:rsidRPr="006C4389">
              <w:rPr>
                <w:rFonts w:hint="eastAsia"/>
              </w:rPr>
              <w:t>年</w:t>
            </w:r>
            <w:r w:rsidRPr="006C4389">
              <w:t>12</w:t>
            </w:r>
            <w:r w:rsidRPr="006C4389">
              <w:rPr>
                <w:rFonts w:hint="eastAsia"/>
              </w:rPr>
              <w:t>月赣州市章贡区政府办公务人员礼仪培训</w:t>
            </w:r>
          </w:p>
          <w:p w:rsidR="0033554F" w:rsidRPr="0035607C" w:rsidRDefault="0033554F" w:rsidP="006C4389">
            <w:r w:rsidRPr="006C4389">
              <w:t>2016</w:t>
            </w:r>
            <w:r w:rsidRPr="006C4389">
              <w:rPr>
                <w:rFonts w:hint="eastAsia"/>
              </w:rPr>
              <w:t>年</w:t>
            </w:r>
            <w:r w:rsidRPr="006C4389">
              <w:t>3</w:t>
            </w:r>
            <w:r w:rsidRPr="006C4389">
              <w:rPr>
                <w:rFonts w:hint="eastAsia"/>
              </w:rPr>
              <w:t>月至</w:t>
            </w:r>
            <w:r w:rsidRPr="006C4389">
              <w:t>4</w:t>
            </w:r>
            <w:r w:rsidRPr="006C4389">
              <w:rPr>
                <w:rFonts w:hint="eastAsia"/>
              </w:rPr>
              <w:t>月赣州市厚德路小学、天竺山小学教师礼仪培训</w:t>
            </w:r>
          </w:p>
          <w:p w:rsidR="0033554F" w:rsidRPr="0035607C" w:rsidRDefault="0033554F" w:rsidP="006C4389">
            <w:r w:rsidRPr="006C4389">
              <w:t>2016</w:t>
            </w:r>
            <w:r w:rsidRPr="006C4389">
              <w:rPr>
                <w:rFonts w:hint="eastAsia"/>
              </w:rPr>
              <w:t>年</w:t>
            </w:r>
            <w:r w:rsidRPr="006C4389">
              <w:t>4</w:t>
            </w:r>
            <w:r w:rsidRPr="006C4389">
              <w:rPr>
                <w:rFonts w:hint="eastAsia"/>
              </w:rPr>
              <w:t>月滨江小学教师礼仪培训</w:t>
            </w:r>
          </w:p>
          <w:p w:rsidR="0033554F" w:rsidRPr="0035607C" w:rsidRDefault="0033554F" w:rsidP="006C4389">
            <w:r w:rsidRPr="006C4389">
              <w:t>2016</w:t>
            </w:r>
            <w:r w:rsidRPr="006C4389">
              <w:rPr>
                <w:rFonts w:hint="eastAsia"/>
              </w:rPr>
              <w:t>年</w:t>
            </w:r>
            <w:r w:rsidRPr="006C4389">
              <w:t>7</w:t>
            </w:r>
            <w:r w:rsidRPr="006C4389">
              <w:rPr>
                <w:rFonts w:hint="eastAsia"/>
              </w:rPr>
              <w:t>月兴国县工会、兴国妇联礼仪培训</w:t>
            </w:r>
          </w:p>
          <w:p w:rsidR="0033554F" w:rsidRPr="0035607C" w:rsidRDefault="0033554F" w:rsidP="006C4389">
            <w:r w:rsidRPr="006C4389">
              <w:t>2016</w:t>
            </w:r>
            <w:r w:rsidRPr="006C4389">
              <w:rPr>
                <w:rFonts w:hint="eastAsia"/>
              </w:rPr>
              <w:t>年</w:t>
            </w:r>
            <w:r w:rsidRPr="006C4389">
              <w:t>9</w:t>
            </w:r>
            <w:r w:rsidRPr="006C4389">
              <w:rPr>
                <w:rFonts w:hint="eastAsia"/>
              </w:rPr>
              <w:t>月赣州市中山路小学学教师礼仪培训</w:t>
            </w:r>
          </w:p>
          <w:p w:rsidR="0033554F" w:rsidRPr="0035607C" w:rsidRDefault="0033554F" w:rsidP="006C4389">
            <w:r w:rsidRPr="006C4389">
              <w:t>2016</w:t>
            </w:r>
            <w:r w:rsidRPr="006C4389">
              <w:rPr>
                <w:rFonts w:hint="eastAsia"/>
              </w:rPr>
              <w:t>年</w:t>
            </w:r>
            <w:r w:rsidRPr="006C4389">
              <w:t>9</w:t>
            </w:r>
            <w:r w:rsidRPr="006C4389">
              <w:rPr>
                <w:rFonts w:hint="eastAsia"/>
              </w:rPr>
              <w:t>月兴国县交警、车管所“规范窗口服务，提升交警执法形象”窗口服务礼仪培训，</w:t>
            </w:r>
          </w:p>
          <w:p w:rsidR="0033554F" w:rsidRPr="0035607C" w:rsidRDefault="0033554F" w:rsidP="006C4389">
            <w:r w:rsidRPr="006C4389">
              <w:t>2016</w:t>
            </w:r>
            <w:r w:rsidRPr="006C4389">
              <w:rPr>
                <w:rFonts w:hint="eastAsia"/>
              </w:rPr>
              <w:t>年</w:t>
            </w:r>
            <w:r w:rsidRPr="006C4389">
              <w:t>10</w:t>
            </w:r>
            <w:r w:rsidRPr="006C4389">
              <w:rPr>
                <w:rFonts w:hint="eastAsia"/>
              </w:rPr>
              <w:t>月章贡区妇联举办的“章贡区女领导干部文明宣讲培训班”</w:t>
            </w:r>
          </w:p>
          <w:p w:rsidR="0033554F" w:rsidRPr="0035607C" w:rsidRDefault="0033554F" w:rsidP="006C4389">
            <w:r w:rsidRPr="006C4389">
              <w:t>2016</w:t>
            </w:r>
            <w:r w:rsidRPr="006C4389">
              <w:rPr>
                <w:rFonts w:hint="eastAsia"/>
              </w:rPr>
              <w:t>年</w:t>
            </w:r>
            <w:r w:rsidRPr="006C4389">
              <w:t>11</w:t>
            </w:r>
            <w:r w:rsidRPr="006C4389">
              <w:rPr>
                <w:rFonts w:hint="eastAsia"/>
              </w:rPr>
              <w:t>月至</w:t>
            </w:r>
            <w:r w:rsidRPr="006C4389">
              <w:t>12</w:t>
            </w:r>
            <w:r w:rsidRPr="006C4389">
              <w:rPr>
                <w:rFonts w:hint="eastAsia"/>
              </w:rPr>
              <w:t>月赣县妇联“赣县妇女干部能力建设培训班”</w:t>
            </w:r>
          </w:p>
          <w:p w:rsidR="0033554F" w:rsidRPr="0035607C" w:rsidRDefault="0033554F" w:rsidP="006C4389">
            <w:r w:rsidRPr="006C4389">
              <w:t>2016</w:t>
            </w:r>
            <w:r w:rsidRPr="006C4389">
              <w:rPr>
                <w:rFonts w:hint="eastAsia"/>
              </w:rPr>
              <w:t>年安远县人民政府“秀美安远”宣传志愿者礼仪培训</w:t>
            </w:r>
          </w:p>
          <w:p w:rsidR="0033554F" w:rsidRPr="0035607C" w:rsidRDefault="0033554F" w:rsidP="006C4389">
            <w:r w:rsidRPr="006C4389">
              <w:t>2017</w:t>
            </w:r>
            <w:r w:rsidRPr="006C4389">
              <w:rPr>
                <w:rFonts w:hint="eastAsia"/>
              </w:rPr>
              <w:t>年</w:t>
            </w:r>
            <w:r w:rsidRPr="006C4389">
              <w:t>3</w:t>
            </w:r>
            <w:r w:rsidRPr="006C4389">
              <w:rPr>
                <w:rFonts w:hint="eastAsia"/>
              </w:rPr>
              <w:t>月赣州市章贡区国资局、城投集团，中煤一建建设集团礼仪风采培训</w:t>
            </w:r>
          </w:p>
          <w:p w:rsidR="0033554F" w:rsidRPr="0035607C" w:rsidRDefault="0033554F" w:rsidP="006C4389">
            <w:r w:rsidRPr="006C4389">
              <w:t>2017</w:t>
            </w:r>
            <w:r w:rsidRPr="006C4389">
              <w:rPr>
                <w:rFonts w:hint="eastAsia"/>
              </w:rPr>
              <w:t>年</w:t>
            </w:r>
            <w:r w:rsidRPr="006C4389">
              <w:t>4</w:t>
            </w:r>
            <w:r w:rsidRPr="006C4389">
              <w:rPr>
                <w:rFonts w:hint="eastAsia"/>
              </w:rPr>
              <w:t>月赣州市赣县区行政服务中心窗口服务礼仪培训</w:t>
            </w:r>
          </w:p>
          <w:p w:rsidR="0033554F" w:rsidRPr="0035607C" w:rsidRDefault="0033554F" w:rsidP="006C4389">
            <w:r w:rsidRPr="006C4389">
              <w:t>2017</w:t>
            </w:r>
            <w:r w:rsidRPr="006C4389">
              <w:rPr>
                <w:rFonts w:hint="eastAsia"/>
              </w:rPr>
              <w:t>年</w:t>
            </w:r>
            <w:r w:rsidRPr="006C4389">
              <w:t>5</w:t>
            </w:r>
            <w:r w:rsidRPr="006C4389">
              <w:rPr>
                <w:rFonts w:hint="eastAsia"/>
              </w:rPr>
              <w:t>月安远教育局、安远进修学校教师礼仪培训</w:t>
            </w:r>
          </w:p>
          <w:p w:rsidR="0033554F" w:rsidRPr="0035607C" w:rsidRDefault="0033554F" w:rsidP="006C4389">
            <w:r w:rsidRPr="006C4389">
              <w:t>2017</w:t>
            </w:r>
            <w:r w:rsidRPr="006C4389">
              <w:rPr>
                <w:rFonts w:hint="eastAsia"/>
              </w:rPr>
              <w:t>年</w:t>
            </w:r>
            <w:r w:rsidRPr="006C4389">
              <w:t>5</w:t>
            </w:r>
            <w:r w:rsidRPr="006C4389">
              <w:rPr>
                <w:rFonts w:hint="eastAsia"/>
              </w:rPr>
              <w:t>月瑞金市城投集团服务礼仪与沟通技巧专题培训</w:t>
            </w:r>
          </w:p>
          <w:p w:rsidR="0033554F" w:rsidRPr="006C4389" w:rsidRDefault="0033554F" w:rsidP="006C4389">
            <w:r w:rsidRPr="006C4389">
              <w:t>2017</w:t>
            </w:r>
            <w:r w:rsidRPr="006C4389">
              <w:rPr>
                <w:rFonts w:hint="eastAsia"/>
              </w:rPr>
              <w:t>年</w:t>
            </w:r>
            <w:r w:rsidRPr="006C4389">
              <w:t>8</w:t>
            </w:r>
            <w:r w:rsidRPr="006C4389">
              <w:rPr>
                <w:rFonts w:hint="eastAsia"/>
              </w:rPr>
              <w:t>月瑞金市行政服务中心新员工礼仪培训</w:t>
            </w:r>
            <w:r w:rsidRPr="006C4389">
              <w:t xml:space="preserve"> </w:t>
            </w:r>
          </w:p>
          <w:p w:rsidR="0033554F" w:rsidRPr="006C4389" w:rsidRDefault="0033554F" w:rsidP="006C4389">
            <w:r w:rsidRPr="006C4389">
              <w:t>2017</w:t>
            </w:r>
            <w:r w:rsidRPr="006C4389">
              <w:rPr>
                <w:rFonts w:hint="eastAsia"/>
              </w:rPr>
              <w:t>年</w:t>
            </w:r>
            <w:r w:rsidRPr="006C4389">
              <w:t>8</w:t>
            </w:r>
            <w:r w:rsidRPr="006C4389">
              <w:rPr>
                <w:rFonts w:hint="eastAsia"/>
              </w:rPr>
              <w:t>月广东省中山市大唐盛视文化传播有限公司服务礼仪培训</w:t>
            </w:r>
          </w:p>
          <w:p w:rsidR="0033554F" w:rsidRPr="006C4389" w:rsidRDefault="0033554F" w:rsidP="003A48E8">
            <w:r w:rsidRPr="006C4389">
              <w:t>2017</w:t>
            </w:r>
            <w:r w:rsidRPr="006C4389">
              <w:rPr>
                <w:rFonts w:hint="eastAsia"/>
              </w:rPr>
              <w:t>年</w:t>
            </w:r>
            <w:r w:rsidRPr="006C4389">
              <w:t>9</w:t>
            </w:r>
            <w:r w:rsidRPr="006C4389">
              <w:rPr>
                <w:rFonts w:hint="eastAsia"/>
              </w:rPr>
              <w:t>月龙南县首届全域旅游文化节宣传志愿者礼仪培训</w:t>
            </w:r>
          </w:p>
        </w:tc>
      </w:tr>
    </w:tbl>
    <w:p w:rsidR="0033554F" w:rsidRDefault="0033554F">
      <w:pPr>
        <w:rPr>
          <w:sz w:val="28"/>
          <w:szCs w:val="28"/>
        </w:rPr>
      </w:pPr>
    </w:p>
    <w:p w:rsidR="0033554F" w:rsidRPr="004870D4" w:rsidRDefault="0033554F">
      <w:pPr>
        <w:rPr>
          <w:sz w:val="28"/>
          <w:szCs w:val="28"/>
        </w:rPr>
      </w:pPr>
      <w:r w:rsidRPr="004870D4">
        <w:rPr>
          <w:rFonts w:hint="eastAsia"/>
          <w:sz w:val="28"/>
          <w:szCs w:val="28"/>
        </w:rPr>
        <w:t>三、教改科研情况（承担的教改及科研项目、获奖情况）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522"/>
      </w:tblGrid>
      <w:tr w:rsidR="0033554F" w:rsidRPr="00603888" w:rsidTr="00603888">
        <w:trPr>
          <w:trHeight w:val="4066"/>
        </w:trPr>
        <w:tc>
          <w:tcPr>
            <w:tcW w:w="8522" w:type="dxa"/>
          </w:tcPr>
          <w:p w:rsidR="0033554F" w:rsidRPr="000C62EB" w:rsidRDefault="0033554F" w:rsidP="00524653">
            <w:pPr>
              <w:spacing w:line="300" w:lineRule="auto"/>
              <w:rPr>
                <w:bCs/>
              </w:rPr>
            </w:pPr>
            <w:r w:rsidRPr="000C62EB">
              <w:rPr>
                <w:bCs/>
              </w:rPr>
              <w:t>1</w:t>
            </w:r>
            <w:r w:rsidRPr="000C62EB">
              <w:rPr>
                <w:rFonts w:hint="eastAsia"/>
                <w:bCs/>
              </w:rPr>
              <w:t>、主持省教育规划课题：《在音乐教育中培养学生良好心理素质的研究》</w:t>
            </w:r>
          </w:p>
          <w:p w:rsidR="0033554F" w:rsidRPr="000C62EB" w:rsidRDefault="0033554F" w:rsidP="00524653">
            <w:pPr>
              <w:spacing w:line="300" w:lineRule="auto"/>
              <w:rPr>
                <w:bCs/>
              </w:rPr>
            </w:pPr>
            <w:r w:rsidRPr="000C62EB">
              <w:rPr>
                <w:bCs/>
              </w:rPr>
              <w:t>2</w:t>
            </w:r>
            <w:r w:rsidRPr="000C62EB">
              <w:rPr>
                <w:rFonts w:hint="eastAsia"/>
                <w:bCs/>
              </w:rPr>
              <w:t>、主持省教改课题《艺术教育资源整合在促进高校公共艺术类课程规范化教学的应用研究》</w:t>
            </w:r>
          </w:p>
          <w:p w:rsidR="0033554F" w:rsidRPr="000C62EB" w:rsidRDefault="0033554F" w:rsidP="00524653">
            <w:pPr>
              <w:spacing w:line="300" w:lineRule="auto"/>
              <w:rPr>
                <w:bCs/>
              </w:rPr>
            </w:pPr>
            <w:r w:rsidRPr="000C62EB">
              <w:rPr>
                <w:bCs/>
              </w:rPr>
              <w:t>3</w:t>
            </w:r>
            <w:r w:rsidRPr="000C62EB">
              <w:rPr>
                <w:rFonts w:hint="eastAsia"/>
                <w:bCs/>
              </w:rPr>
              <w:t>、主持校级高教课题：《加强公共艺术教育</w:t>
            </w:r>
            <w:r w:rsidRPr="000C62EB">
              <w:rPr>
                <w:bCs/>
              </w:rPr>
              <w:t xml:space="preserve"> </w:t>
            </w:r>
            <w:r w:rsidRPr="000C62EB">
              <w:rPr>
                <w:rFonts w:hint="eastAsia"/>
                <w:bCs/>
              </w:rPr>
              <w:t>构建和谐校园文化》</w:t>
            </w:r>
          </w:p>
          <w:p w:rsidR="0033554F" w:rsidRDefault="0033554F" w:rsidP="00010C1A">
            <w:r>
              <w:t>4</w:t>
            </w:r>
            <w:r>
              <w:rPr>
                <w:rFonts w:hint="eastAsia"/>
              </w:rPr>
              <w:t>、参与</w:t>
            </w:r>
            <w:r>
              <w:t>2015</w:t>
            </w:r>
            <w:r>
              <w:rPr>
                <w:rFonts w:hint="eastAsia"/>
              </w:rPr>
              <w:t>江西省艺术科学规划项目《中央苏区文化艺术事业筹资模式研究》排名第二</w:t>
            </w:r>
          </w:p>
          <w:p w:rsidR="0033554F" w:rsidRDefault="0033554F" w:rsidP="00010C1A">
            <w:r>
              <w:t>5</w:t>
            </w:r>
            <w:r>
              <w:rPr>
                <w:rFonts w:hint="eastAsia"/>
              </w:rPr>
              <w:t>、参与</w:t>
            </w:r>
            <w:r>
              <w:t>2015</w:t>
            </w:r>
            <w:r>
              <w:rPr>
                <w:rFonts w:hint="eastAsia"/>
              </w:rPr>
              <w:t>江西省艺术科学规划项目《新媒体视域下舞蹈艺术的现状与发展创新对策研究》排名第二</w:t>
            </w:r>
          </w:p>
          <w:p w:rsidR="0033554F" w:rsidRDefault="0033554F" w:rsidP="00010C1A">
            <w:r>
              <w:t>6</w:t>
            </w:r>
            <w:r>
              <w:rPr>
                <w:rFonts w:hint="eastAsia"/>
              </w:rPr>
              <w:t>、指导挑战杯竞赛的第十四届“挑战杯”全国大学生课外学术科技作品竞赛“国家非物质文化遗产之赣南采茶戏在高校校园文化中的传承和应用的研究”排名第二</w:t>
            </w:r>
          </w:p>
          <w:p w:rsidR="0033554F" w:rsidRDefault="0033554F" w:rsidP="00524653">
            <w:r>
              <w:t>7</w:t>
            </w:r>
            <w:r>
              <w:rPr>
                <w:rFonts w:hint="eastAsia"/>
              </w:rPr>
              <w:t>、</w:t>
            </w:r>
            <w:r>
              <w:t>2013</w:t>
            </w:r>
            <w:r>
              <w:rPr>
                <w:rFonts w:hint="eastAsia"/>
              </w:rPr>
              <w:t>发表中文核心论文</w:t>
            </w:r>
            <w:r>
              <w:t>1</w:t>
            </w:r>
            <w:r>
              <w:rPr>
                <w:rFonts w:hint="eastAsia"/>
              </w:rPr>
              <w:t>篇，《中国商贸》浅析我国非物质文化遗产经济价值现状和发展</w:t>
            </w:r>
            <w:r>
              <w:t xml:space="preserve"> </w:t>
            </w:r>
            <w:r>
              <w:rPr>
                <w:rFonts w:hint="eastAsia"/>
              </w:rPr>
              <w:t>第一作者</w:t>
            </w:r>
          </w:p>
          <w:p w:rsidR="0033554F" w:rsidRDefault="0033554F" w:rsidP="00524653">
            <w:r>
              <w:t>8</w:t>
            </w:r>
            <w:r>
              <w:rPr>
                <w:rFonts w:hint="eastAsia"/>
              </w:rPr>
              <w:t>、</w:t>
            </w:r>
            <w:r>
              <w:t>2015</w:t>
            </w:r>
            <w:r>
              <w:rPr>
                <w:rFonts w:hint="eastAsia"/>
              </w:rPr>
              <w:t>年发表教改论文《通俗歌曲》浅析哼鸣与气息在通俗唱法中的作用</w:t>
            </w:r>
            <w:r>
              <w:t xml:space="preserve"> 20159X  13-1005/J</w:t>
            </w:r>
            <w:r>
              <w:rPr>
                <w:rFonts w:hint="eastAsia"/>
              </w:rPr>
              <w:t>第一作者</w:t>
            </w:r>
          </w:p>
          <w:p w:rsidR="0033554F" w:rsidRPr="000C62EB" w:rsidRDefault="0033554F" w:rsidP="00524653">
            <w:pPr>
              <w:spacing w:line="300" w:lineRule="auto"/>
              <w:rPr>
                <w:bCs/>
              </w:rPr>
            </w:pPr>
            <w:r>
              <w:rPr>
                <w:bCs/>
              </w:rPr>
              <w:t>9</w:t>
            </w:r>
            <w:r w:rsidRPr="000C62EB">
              <w:rPr>
                <w:rFonts w:hint="eastAsia"/>
                <w:bCs/>
              </w:rPr>
              <w:t>、《</w:t>
            </w:r>
            <w:r>
              <w:rPr>
                <w:rFonts w:hint="eastAsia"/>
                <w:bCs/>
              </w:rPr>
              <w:t>大学生职业生涯规划与就业指导</w:t>
            </w:r>
            <w:r w:rsidRPr="000C62EB">
              <w:rPr>
                <w:rFonts w:hint="eastAsia"/>
                <w:bCs/>
              </w:rPr>
              <w:t>》江西高校出版社</w:t>
            </w:r>
            <w:r w:rsidRPr="000C62EB">
              <w:rPr>
                <w:bCs/>
              </w:rPr>
              <w:t>20</w:t>
            </w:r>
            <w:r>
              <w:rPr>
                <w:bCs/>
              </w:rPr>
              <w:t>16</w:t>
            </w:r>
            <w:r w:rsidRPr="000C62EB">
              <w:rPr>
                <w:rFonts w:hint="eastAsia"/>
                <w:bCs/>
              </w:rPr>
              <w:t>年</w:t>
            </w:r>
            <w:r w:rsidRPr="000C62EB">
              <w:rPr>
                <w:bCs/>
              </w:rPr>
              <w:t xml:space="preserve"> </w:t>
            </w:r>
            <w:r>
              <w:rPr>
                <w:rFonts w:hint="eastAsia"/>
                <w:bCs/>
              </w:rPr>
              <w:t>副</w:t>
            </w:r>
            <w:r w:rsidRPr="000C62EB">
              <w:rPr>
                <w:rFonts w:hint="eastAsia"/>
                <w:bCs/>
              </w:rPr>
              <w:t>主编</w:t>
            </w:r>
          </w:p>
          <w:p w:rsidR="0033554F" w:rsidRDefault="0033554F" w:rsidP="000179F8">
            <w:pPr>
              <w:adjustRightInd w:val="0"/>
              <w:snapToGrid w:val="0"/>
              <w:spacing w:line="300" w:lineRule="auto"/>
              <w:rPr>
                <w:bCs/>
              </w:rPr>
            </w:pPr>
            <w:r>
              <w:rPr>
                <w:bCs/>
              </w:rPr>
              <w:t>10</w:t>
            </w:r>
            <w:r w:rsidRPr="000C62EB">
              <w:rPr>
                <w:rFonts w:hint="eastAsia"/>
                <w:bCs/>
              </w:rPr>
              <w:t>、《普通话水平测试教材》同济大学出版社</w:t>
            </w:r>
            <w:r w:rsidRPr="000C62EB">
              <w:rPr>
                <w:bCs/>
              </w:rPr>
              <w:t xml:space="preserve"> 2007</w:t>
            </w:r>
            <w:r w:rsidRPr="000C62EB">
              <w:rPr>
                <w:rFonts w:hint="eastAsia"/>
                <w:bCs/>
              </w:rPr>
              <w:t>年</w:t>
            </w:r>
            <w:r w:rsidRPr="000C62EB">
              <w:rPr>
                <w:bCs/>
              </w:rPr>
              <w:t xml:space="preserve"> </w:t>
            </w:r>
            <w:r w:rsidRPr="000C62EB">
              <w:rPr>
                <w:rFonts w:hint="eastAsia"/>
                <w:bCs/>
              </w:rPr>
              <w:t>编委</w:t>
            </w:r>
          </w:p>
          <w:p w:rsidR="0033554F" w:rsidRPr="000179F8" w:rsidRDefault="0033554F" w:rsidP="000179F8">
            <w:pPr>
              <w:adjustRightInd w:val="0"/>
              <w:snapToGrid w:val="0"/>
              <w:spacing w:line="300" w:lineRule="auto"/>
              <w:rPr>
                <w:bCs/>
              </w:rPr>
            </w:pPr>
            <w:r w:rsidRPr="000179F8">
              <w:rPr>
                <w:rFonts w:hint="eastAsia"/>
                <w:bCs/>
              </w:rPr>
              <w:t>获得国家专利</w:t>
            </w:r>
            <w:r w:rsidRPr="000179F8">
              <w:rPr>
                <w:bCs/>
              </w:rPr>
              <w:t>2</w:t>
            </w:r>
            <w:r w:rsidRPr="000179F8">
              <w:rPr>
                <w:rFonts w:hint="eastAsia"/>
                <w:bCs/>
              </w:rPr>
              <w:t>项：</w:t>
            </w:r>
          </w:p>
          <w:p w:rsidR="0033554F" w:rsidRPr="000C62EB" w:rsidRDefault="0033554F" w:rsidP="000179F8">
            <w:pPr>
              <w:adjustRightInd w:val="0"/>
              <w:snapToGrid w:val="0"/>
              <w:spacing w:line="300" w:lineRule="auto"/>
              <w:rPr>
                <w:bCs/>
              </w:rPr>
            </w:pPr>
            <w:r w:rsidRPr="000C62EB">
              <w:rPr>
                <w:bCs/>
              </w:rPr>
              <w:t>1</w:t>
            </w:r>
            <w:r w:rsidRPr="000C62EB">
              <w:rPr>
                <w:rFonts w:hint="eastAsia"/>
                <w:bCs/>
              </w:rPr>
              <w:t>、二胡音响共鸣装置，专利号：</w:t>
            </w:r>
            <w:r w:rsidRPr="000C62EB">
              <w:rPr>
                <w:bCs/>
              </w:rPr>
              <w:t>ZL200520133693.8</w:t>
            </w:r>
            <w:r w:rsidRPr="000C62EB">
              <w:rPr>
                <w:rFonts w:hint="eastAsia"/>
                <w:bCs/>
              </w:rPr>
              <w:t>，授权公告日：</w:t>
            </w:r>
            <w:smartTag w:uri="urn:schemas-microsoft-com:office:smarttags" w:element="chsdate">
              <w:smartTagPr>
                <w:attr w:name="Year" w:val="2006"/>
                <w:attr w:name="Month" w:val="11"/>
                <w:attr w:name="Day" w:val="8"/>
                <w:attr w:name="IsLunarDate" w:val="False"/>
                <w:attr w:name="IsROCDate" w:val="False"/>
              </w:smartTagPr>
              <w:r w:rsidRPr="000C62EB">
                <w:rPr>
                  <w:bCs/>
                </w:rPr>
                <w:t>2006</w:t>
              </w:r>
              <w:r w:rsidRPr="000C62EB">
                <w:rPr>
                  <w:rFonts w:hint="eastAsia"/>
                  <w:bCs/>
                </w:rPr>
                <w:t>年</w:t>
              </w:r>
              <w:r w:rsidRPr="000C62EB">
                <w:rPr>
                  <w:bCs/>
                </w:rPr>
                <w:t>11</w:t>
              </w:r>
              <w:r w:rsidRPr="000C62EB">
                <w:rPr>
                  <w:rFonts w:hint="eastAsia"/>
                  <w:bCs/>
                </w:rPr>
                <w:t>月</w:t>
              </w:r>
              <w:r w:rsidRPr="000C62EB">
                <w:rPr>
                  <w:bCs/>
                </w:rPr>
                <w:t>8</w:t>
              </w:r>
              <w:r w:rsidRPr="000C62EB">
                <w:rPr>
                  <w:rFonts w:hint="eastAsia"/>
                  <w:bCs/>
                </w:rPr>
                <w:t>日</w:t>
              </w:r>
            </w:smartTag>
            <w:r w:rsidRPr="000C62EB">
              <w:rPr>
                <w:bCs/>
              </w:rPr>
              <w:t xml:space="preserve"> </w:t>
            </w:r>
          </w:p>
          <w:p w:rsidR="0033554F" w:rsidRPr="000179F8" w:rsidRDefault="0033554F" w:rsidP="000179F8">
            <w:pPr>
              <w:spacing w:line="300" w:lineRule="auto"/>
              <w:rPr>
                <w:bCs/>
              </w:rPr>
            </w:pPr>
            <w:r w:rsidRPr="000C62EB">
              <w:rPr>
                <w:bCs/>
              </w:rPr>
              <w:t>2</w:t>
            </w:r>
            <w:r w:rsidRPr="000C62EB">
              <w:rPr>
                <w:rFonts w:hint="eastAsia"/>
                <w:bCs/>
              </w:rPr>
              <w:t>、复合式吹孔气鸣乐器，专利号：</w:t>
            </w:r>
            <w:r w:rsidRPr="000C62EB">
              <w:rPr>
                <w:bCs/>
              </w:rPr>
              <w:t>2007201835189</w:t>
            </w:r>
            <w:r w:rsidRPr="000C62EB">
              <w:rPr>
                <w:rFonts w:hint="eastAsia"/>
                <w:bCs/>
              </w:rPr>
              <w:t>，时间：</w:t>
            </w:r>
            <w:r w:rsidRPr="000C62EB">
              <w:rPr>
                <w:bCs/>
              </w:rPr>
              <w:t>2007</w:t>
            </w:r>
            <w:r w:rsidRPr="000C62EB">
              <w:rPr>
                <w:rFonts w:hint="eastAsia"/>
                <w:bCs/>
              </w:rPr>
              <w:t>年</w:t>
            </w:r>
            <w:r w:rsidRPr="000C62EB">
              <w:rPr>
                <w:bCs/>
              </w:rPr>
              <w:t>11</w:t>
            </w:r>
            <w:r w:rsidRPr="000C62EB">
              <w:rPr>
                <w:rFonts w:hint="eastAsia"/>
                <w:bCs/>
              </w:rPr>
              <w:t>月</w:t>
            </w:r>
            <w:r w:rsidRPr="000C62EB">
              <w:rPr>
                <w:bCs/>
              </w:rPr>
              <w:t>20</w:t>
            </w:r>
            <w:r w:rsidRPr="000C62EB">
              <w:rPr>
                <w:rFonts w:hint="eastAsia"/>
                <w:bCs/>
              </w:rPr>
              <w:t>日</w:t>
            </w:r>
          </w:p>
        </w:tc>
      </w:tr>
    </w:tbl>
    <w:p w:rsidR="0033554F" w:rsidRPr="00802CEE" w:rsidRDefault="0033554F" w:rsidP="003A48E8">
      <w:pPr>
        <w:pStyle w:val="ListParagraph"/>
        <w:ind w:firstLineChars="0"/>
        <w:rPr>
          <w:color w:val="FF0000"/>
          <w:sz w:val="24"/>
          <w:szCs w:val="24"/>
        </w:rPr>
      </w:pPr>
    </w:p>
    <w:sectPr w:rsidR="0033554F" w:rsidRPr="00802CEE" w:rsidSect="00113F7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3554F" w:rsidRDefault="0033554F" w:rsidP="004870D4">
      <w:r>
        <w:separator/>
      </w:r>
    </w:p>
  </w:endnote>
  <w:endnote w:type="continuationSeparator" w:id="1">
    <w:p w:rsidR="0033554F" w:rsidRDefault="0033554F" w:rsidP="004870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3554F" w:rsidRDefault="0033554F" w:rsidP="004870D4">
      <w:r>
        <w:separator/>
      </w:r>
    </w:p>
  </w:footnote>
  <w:footnote w:type="continuationSeparator" w:id="1">
    <w:p w:rsidR="0033554F" w:rsidRDefault="0033554F" w:rsidP="004870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2D3EDF"/>
    <w:multiLevelType w:val="hybridMultilevel"/>
    <w:tmpl w:val="069262D2"/>
    <w:lvl w:ilvl="0" w:tplc="33521B4E">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70D4"/>
    <w:rsid w:val="00010C1A"/>
    <w:rsid w:val="000179F8"/>
    <w:rsid w:val="000475DF"/>
    <w:rsid w:val="0006791E"/>
    <w:rsid w:val="000C62EB"/>
    <w:rsid w:val="00113F7F"/>
    <w:rsid w:val="0033554F"/>
    <w:rsid w:val="0035607C"/>
    <w:rsid w:val="003A48E8"/>
    <w:rsid w:val="004870D4"/>
    <w:rsid w:val="00524653"/>
    <w:rsid w:val="005636E3"/>
    <w:rsid w:val="005F66BB"/>
    <w:rsid w:val="00603888"/>
    <w:rsid w:val="006963D6"/>
    <w:rsid w:val="00697FEE"/>
    <w:rsid w:val="006C4389"/>
    <w:rsid w:val="00802CEE"/>
    <w:rsid w:val="008C47DB"/>
    <w:rsid w:val="008D7CFA"/>
    <w:rsid w:val="00A70360"/>
    <w:rsid w:val="00BE2621"/>
    <w:rsid w:val="00C379FE"/>
    <w:rsid w:val="00E7125D"/>
    <w:rsid w:val="00EE3386"/>
    <w:rsid w:val="00F445C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3F7F"/>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4870D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4870D4"/>
    <w:rPr>
      <w:rFonts w:cs="Times New Roman"/>
      <w:sz w:val="18"/>
      <w:szCs w:val="18"/>
    </w:rPr>
  </w:style>
  <w:style w:type="paragraph" w:styleId="Footer">
    <w:name w:val="footer"/>
    <w:basedOn w:val="Normal"/>
    <w:link w:val="FooterChar"/>
    <w:uiPriority w:val="99"/>
    <w:semiHidden/>
    <w:rsid w:val="004870D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4870D4"/>
    <w:rPr>
      <w:rFonts w:cs="Times New Roman"/>
      <w:sz w:val="18"/>
      <w:szCs w:val="18"/>
    </w:rPr>
  </w:style>
  <w:style w:type="table" w:styleId="TableGrid">
    <w:name w:val="Table Grid"/>
    <w:basedOn w:val="TableNormal"/>
    <w:uiPriority w:val="99"/>
    <w:rsid w:val="004870D4"/>
    <w:rPr>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802CE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2</Pages>
  <Words>244</Words>
  <Characters>1394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Microsoft</cp:lastModifiedBy>
  <cp:revision>11</cp:revision>
  <dcterms:created xsi:type="dcterms:W3CDTF">2017-11-29T02:18:00Z</dcterms:created>
  <dcterms:modified xsi:type="dcterms:W3CDTF">2017-12-25T06:15:00Z</dcterms:modified>
</cp:coreProperties>
</file>